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592" w:rsidRPr="00522E82" w:rsidRDefault="005F0592" w:rsidP="00522E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22E82">
        <w:rPr>
          <w:rFonts w:ascii="Times New Roman" w:hAnsi="Times New Roman"/>
          <w:sz w:val="24"/>
          <w:szCs w:val="24"/>
          <w:lang w:eastAsia="ru-RU"/>
        </w:rPr>
        <w:t>«УТВЕРЖДАЮ»                                                                                                                                                                                     Рассмотрено на</w:t>
      </w:r>
    </w:p>
    <w:p w:rsidR="005F0592" w:rsidRPr="00522E82" w:rsidRDefault="005F0592" w:rsidP="00522E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22E82">
        <w:rPr>
          <w:rFonts w:ascii="Times New Roman" w:hAnsi="Times New Roman"/>
          <w:sz w:val="24"/>
          <w:szCs w:val="24"/>
          <w:lang w:eastAsia="ru-RU"/>
        </w:rPr>
        <w:t>Директор школы                                                                                                                                                                                     заседании педсовета                          ______________                                                                                                                                                                                    _________________</w:t>
      </w:r>
    </w:p>
    <w:p w:rsidR="005F0592" w:rsidRPr="00522E82" w:rsidRDefault="005F0592" w:rsidP="00522E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22E82">
        <w:rPr>
          <w:rFonts w:ascii="Times New Roman" w:hAnsi="Times New Roman"/>
          <w:sz w:val="24"/>
          <w:szCs w:val="24"/>
          <w:lang w:eastAsia="ru-RU"/>
        </w:rPr>
        <w:t>Согласовано                                                                                                                                                                                     «__» ___________ 20__ г.</w:t>
      </w:r>
    </w:p>
    <w:p w:rsidR="005F0592" w:rsidRPr="00522E82" w:rsidRDefault="005F0592" w:rsidP="00522E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22E82">
        <w:rPr>
          <w:rFonts w:ascii="Times New Roman" w:hAnsi="Times New Roman"/>
          <w:sz w:val="24"/>
          <w:szCs w:val="24"/>
          <w:lang w:eastAsia="ru-RU"/>
        </w:rPr>
        <w:t>Зам. директора</w:t>
      </w:r>
    </w:p>
    <w:p w:rsidR="005F0592" w:rsidRPr="00522E82" w:rsidRDefault="005F0592" w:rsidP="00522E8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22E82"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5F0592" w:rsidRPr="00522E82" w:rsidRDefault="005F0592" w:rsidP="00522E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22E82">
        <w:rPr>
          <w:rFonts w:ascii="Times New Roman" w:hAnsi="Times New Roman"/>
          <w:b/>
          <w:sz w:val="28"/>
          <w:szCs w:val="28"/>
          <w:lang w:eastAsia="ru-RU"/>
        </w:rPr>
        <w:t>РАБОЧАЯ ПРОГРАММА</w:t>
      </w:r>
      <w:bookmarkStart w:id="0" w:name="_GoBack"/>
      <w:bookmarkEnd w:id="0"/>
    </w:p>
    <w:p w:rsidR="005F0592" w:rsidRDefault="005F0592" w:rsidP="00531D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22E82">
        <w:rPr>
          <w:rFonts w:ascii="Times New Roman" w:hAnsi="Times New Roman"/>
          <w:b/>
          <w:sz w:val="28"/>
          <w:szCs w:val="28"/>
          <w:lang w:eastAsia="ru-RU"/>
        </w:rPr>
        <w:t>по физической культуре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на 2013-2014</w:t>
      </w:r>
      <w:r w:rsidRPr="00522E82">
        <w:rPr>
          <w:rFonts w:ascii="Times New Roman" w:hAnsi="Times New Roman"/>
          <w:b/>
          <w:sz w:val="28"/>
          <w:szCs w:val="28"/>
          <w:lang w:eastAsia="ru-RU"/>
        </w:rPr>
        <w:t xml:space="preserve"> уч.г. в </w:t>
      </w:r>
      <w:r>
        <w:rPr>
          <w:rFonts w:ascii="Times New Roman" w:hAnsi="Times New Roman"/>
          <w:b/>
          <w:sz w:val="28"/>
          <w:szCs w:val="28"/>
          <w:lang w:eastAsia="ru-RU"/>
        </w:rPr>
        <w:t>10</w:t>
      </w:r>
      <w:r w:rsidRPr="00522E82">
        <w:rPr>
          <w:rFonts w:ascii="Times New Roman" w:hAnsi="Times New Roman"/>
          <w:b/>
          <w:sz w:val="28"/>
          <w:szCs w:val="28"/>
          <w:lang w:eastAsia="ru-RU"/>
        </w:rPr>
        <w:t xml:space="preserve"> классе</w:t>
      </w:r>
    </w:p>
    <w:p w:rsidR="005F0592" w:rsidRPr="00522E82" w:rsidRDefault="005F0592" w:rsidP="00531D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МБОУ «Александровская» СОШ</w:t>
      </w:r>
    </w:p>
    <w:p w:rsidR="005F0592" w:rsidRPr="00522E82" w:rsidRDefault="005F0592" w:rsidP="00522E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22E82">
        <w:rPr>
          <w:rFonts w:ascii="Times New Roman" w:hAnsi="Times New Roman"/>
          <w:b/>
          <w:sz w:val="28"/>
          <w:szCs w:val="28"/>
          <w:lang w:eastAsia="ru-RU"/>
        </w:rPr>
        <w:t xml:space="preserve">учителя физической культуры </w:t>
      </w:r>
    </w:p>
    <w:p w:rsidR="005F0592" w:rsidRPr="00522E82" w:rsidRDefault="005F0592" w:rsidP="00522E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22E82">
        <w:rPr>
          <w:rFonts w:ascii="Times New Roman" w:hAnsi="Times New Roman"/>
          <w:b/>
          <w:sz w:val="28"/>
          <w:szCs w:val="28"/>
          <w:lang w:eastAsia="ru-RU"/>
        </w:rPr>
        <w:t>Азимовой Евгении Владимировны</w:t>
      </w:r>
    </w:p>
    <w:p w:rsidR="005F0592" w:rsidRPr="00522E82" w:rsidRDefault="005F0592" w:rsidP="00522E82">
      <w:pPr>
        <w:spacing w:after="0" w:line="240" w:lineRule="auto"/>
        <w:rPr>
          <w:rFonts w:ascii="Times New Roman" w:hAnsi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"/>
        <w:gridCol w:w="591"/>
        <w:gridCol w:w="4332"/>
        <w:gridCol w:w="758"/>
        <w:gridCol w:w="1509"/>
        <w:gridCol w:w="1551"/>
        <w:gridCol w:w="1426"/>
        <w:gridCol w:w="1560"/>
        <w:gridCol w:w="1516"/>
        <w:gridCol w:w="1621"/>
        <w:gridCol w:w="1051"/>
      </w:tblGrid>
      <w:tr w:rsidR="005F0592" w:rsidRPr="00564272" w:rsidTr="00E9417C">
        <w:trPr>
          <w:trHeight w:val="1012"/>
        </w:trPr>
        <w:tc>
          <w:tcPr>
            <w:tcW w:w="186" w:type="pct"/>
            <w:gridSpan w:val="2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2E8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№ урока</w:t>
            </w:r>
          </w:p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2E8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(часы)</w:t>
            </w:r>
          </w:p>
        </w:tc>
        <w:tc>
          <w:tcPr>
            <w:tcW w:w="1362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2E8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Темы уроков</w:t>
            </w:r>
          </w:p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5F0592" w:rsidRPr="00522E82" w:rsidRDefault="005F0592" w:rsidP="00522E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2E8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474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2E8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Разделы программы</w:t>
            </w:r>
          </w:p>
        </w:tc>
        <w:tc>
          <w:tcPr>
            <w:tcW w:w="487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2E8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Элементы федерального компонента гос. стандарта общего образования по физкультуре </w:t>
            </w:r>
          </w:p>
        </w:tc>
        <w:tc>
          <w:tcPr>
            <w:tcW w:w="448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2E8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Формы контроля</w:t>
            </w:r>
          </w:p>
        </w:tc>
        <w:tc>
          <w:tcPr>
            <w:tcW w:w="49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2E8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Оснащенность урока</w:t>
            </w:r>
          </w:p>
        </w:tc>
        <w:tc>
          <w:tcPr>
            <w:tcW w:w="476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2E8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Дом.задание</w:t>
            </w:r>
          </w:p>
        </w:tc>
        <w:tc>
          <w:tcPr>
            <w:tcW w:w="509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2E8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Календарные сроки изучения и дата проведения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22E8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Примечание </w:t>
            </w: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Вводный инструктаж по т/безопасности на уроках физической культуры, первичный инструктаж на рабочем месте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(л/а, спорт.иподв. игры, оказание ПМП)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Соблюдение мер безопасности и охраны труда на занятиях ФК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Основы т/безопасности, профилактика травматизма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Инструкции и журнал по т/безопасности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1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3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Равномерный бег </w:t>
            </w:r>
            <w:smartTag w:uri="urn:schemas-microsoft-com:office:smarttags" w:element="metricconverter">
              <w:smartTagPr>
                <w:attr w:name="ProductID" w:val="800 м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800 м</w:t>
              </w:r>
            </w:smartTag>
            <w:r w:rsidRPr="00564272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на развитие общей выносливости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Развитие основных физических качеств (ОФК)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бега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дорожка, спортплощадка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4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5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Закрепление техники челночного бега 3 х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10 м</w:t>
              </w:r>
            </w:smartTag>
            <w:r w:rsidRPr="00564272">
              <w:rPr>
                <w:rFonts w:ascii="Times New Roman" w:hAnsi="Times New Roman"/>
                <w:sz w:val="20"/>
                <w:szCs w:val="20"/>
              </w:rPr>
              <w:t xml:space="preserve"> (4-5 повторений)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(скорость)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бега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Равномерный бег 10 мин.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7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Равномерный бег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1000 метров</w:t>
              </w:r>
            </w:smartTag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(сила)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бега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1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10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60 метров</w:t>
              </w:r>
            </w:smartTag>
            <w:r w:rsidRPr="00564272">
              <w:rPr>
                <w:rFonts w:ascii="Times New Roman" w:hAnsi="Times New Roman"/>
                <w:sz w:val="20"/>
                <w:szCs w:val="20"/>
              </w:rPr>
              <w:t xml:space="preserve"> (3-4 повторения)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(скорость)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бега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ч/з скакалку 50х3 р.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12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Подтягивание на перекладине, ОРУ на развитие силы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(сила)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исполнения упражнений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Перекладина, гимнастическая стенка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4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14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Теория: «Здоровый образ жизни, о вреде дурных привычек. Предупреждение раннего старения и длительное сохранение физ. активности средствами фв»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Основы Знаний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ФК общества и человека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Равномерный бег 10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17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Закрепление техники прыжка в длину, согнувшись, прогнувшись, 13-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15 м</w:t>
              </w:r>
            </w:smartTag>
            <w:r w:rsidRPr="00564272">
              <w:rPr>
                <w:rFonts w:ascii="Times New Roman" w:hAnsi="Times New Roman"/>
                <w:sz w:val="20"/>
                <w:szCs w:val="20"/>
              </w:rPr>
              <w:t xml:space="preserve"> разбега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См.М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 (скорость)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Двигательные умения и навыки (ДУ), техника спринт.бега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нагрузки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Прыжковая яма, рулетка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Подтягивание на перекладине 10 раз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19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60 метров</w:t>
              </w:r>
            </w:smartTag>
            <w:r w:rsidRPr="00564272">
              <w:rPr>
                <w:rFonts w:ascii="Times New Roman" w:hAnsi="Times New Roman"/>
                <w:sz w:val="20"/>
                <w:szCs w:val="20"/>
              </w:rPr>
              <w:t xml:space="preserve"> с максимальной интенсивностью, удержание тела в висе на перекладине (д), подтягивание на перекладине (м)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Пс.М.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Определение уровня ОФК (сила, скорость)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бега, правильность исполнения виса и подтягивания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дорожка, секундомер, ЖУР, перекладина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отжимания от пола 10х3, прыжки в высоту 12х3 раз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21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Наклон вперед из положения сидя, сгибание и разгибание туловища из положения лежа за 30 секунд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Пс.М.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Определение уровня ОФК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Фиксирование результатов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маты, ЖУР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ч/з скакалку 50х3 р, поднимание туловища 20х3 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24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trHeight w:val="762"/>
        </w:trPr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1000 метров</w:t>
              </w:r>
            </w:smartTag>
            <w:r w:rsidRPr="00564272">
              <w:rPr>
                <w:rFonts w:ascii="Times New Roman" w:hAnsi="Times New Roman"/>
                <w:sz w:val="20"/>
                <w:szCs w:val="20"/>
              </w:rPr>
              <w:t xml:space="preserve"> с фиксированием результата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Определение уровня ОФК(выносливость)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Фиксирование результата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Секундомер,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равномерный бег 10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26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в длину с места, сгибание и разгибание рук в упоре лежа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Определение уровня ОФК (сила, скоростно-силовые качества)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Фиксирование результатов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Спортплощадка, рулетка,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ч/з скакалку 50х3 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Сентябрь 28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Закрепление техники ударов по неподвижному и летящему мячу, остановки мяча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См.У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Футбол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Футбольное поле,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на возвышение (скамейку, тумбу 30 см) 25х3 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 1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Удары головой (серединой лба и боковой частью лба в прыжке и с разбега)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Футбол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Футбольное поле,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равномерный бег 14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 3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Остановки мяча грудью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Футбол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Футбольное поле,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ч/з скакалку 50х3 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 5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trHeight w:val="553"/>
        </w:trPr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Обманные движения уходом, остановкой, ударом по мячу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Футбол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Футбольное поле,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ч/з скакалку 100х3 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 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trHeight w:val="63"/>
        </w:trPr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Двусторонняя игра в футбол по основным правилам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Футбол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Футбольное поле, мяч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 возвышения на пол и обратно на возвышение - 29р (м),23р(д).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октябрь10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trHeight w:val="575"/>
        </w:trPr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Двусторонняя игра в футбол по основным правилам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Футбол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Футбольное поле, мяч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ОРУ на развитие силы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 12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trHeight w:val="699"/>
        </w:trPr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Совершенствование техники передачи эстафетной палочки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легкой 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Контроль за передачей палочки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дорожка, палочки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равномерный бег 15 мин</w:t>
            </w:r>
          </w:p>
        </w:tc>
        <w:tc>
          <w:tcPr>
            <w:tcW w:w="509" w:type="pct"/>
          </w:tcPr>
          <w:p w:rsidR="005F0592" w:rsidRPr="00564272" w:rsidRDefault="005F0592" w:rsidP="00C72229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 15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Эстафетный бег 4 х 100 на стадионе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легкой 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Контроль за передачей палочки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дорожка, палочки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1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 17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Общеразвивающие упражнения в форме ритмической гимнастики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(координация)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движений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площадка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2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 19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1000 метров</w:t>
              </w:r>
            </w:smartTag>
            <w:r w:rsidRPr="00564272">
              <w:rPr>
                <w:rFonts w:ascii="Times New Roman" w:hAnsi="Times New Roman"/>
                <w:sz w:val="20"/>
                <w:szCs w:val="20"/>
              </w:rPr>
              <w:t xml:space="preserve"> на результат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 (спринтерский бег)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легкой 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дорожка, секундомер, ЖУР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3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 22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Совершенствование прыжков в длину с 13-15 шагов разбега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 (прыжки в длину)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легкой 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шагов разбега, попадание на брусок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Прыжковая яма, рулетка,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4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 24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Совершенствование техники прыжка в высоту с разбега, с 9-11 шагов разбега (способ «ножницы»)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 (прыжки в высоту)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легкой 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прыжка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Яма для прыжков высоту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1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Октябрь 26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trHeight w:val="839"/>
        </w:trPr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25</w:t>
            </w:r>
          </w:p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Техника метания гранаты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700 г</w:t>
              </w:r>
            </w:smartTag>
            <w:r w:rsidRPr="00564272">
              <w:rPr>
                <w:rFonts w:ascii="Times New Roman" w:hAnsi="Times New Roman"/>
                <w:sz w:val="20"/>
                <w:szCs w:val="20"/>
              </w:rPr>
              <w:t xml:space="preserve"> (м),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500 г</w:t>
              </w:r>
            </w:smartTag>
            <w:r w:rsidRPr="00564272">
              <w:rPr>
                <w:rFonts w:ascii="Times New Roman" w:hAnsi="Times New Roman"/>
                <w:sz w:val="20"/>
                <w:szCs w:val="20"/>
              </w:rPr>
              <w:t xml:space="preserve"> (д) на точность, дальность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 (метания)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легкой 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метания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Сектор для метания, гранаты,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2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29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trHeight w:val="851"/>
        </w:trPr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1500 м</w:t>
              </w:r>
            </w:smartTag>
            <w:r w:rsidRPr="00564272">
              <w:rPr>
                <w:rFonts w:ascii="Times New Roman" w:hAnsi="Times New Roman"/>
                <w:sz w:val="20"/>
                <w:szCs w:val="20"/>
              </w:rPr>
              <w:t xml:space="preserve"> (д),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564272">
                <w:rPr>
                  <w:rFonts w:ascii="Times New Roman" w:hAnsi="Times New Roman"/>
                  <w:sz w:val="20"/>
                  <w:szCs w:val="20"/>
                </w:rPr>
                <w:t>2000 м</w:t>
              </w:r>
            </w:smartTag>
            <w:r w:rsidRPr="00564272">
              <w:rPr>
                <w:rFonts w:ascii="Times New Roman" w:hAnsi="Times New Roman"/>
                <w:sz w:val="20"/>
                <w:szCs w:val="20"/>
              </w:rPr>
              <w:t xml:space="preserve"> (м)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атлетика(выносливость)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легкой 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дорожка, секундомер,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3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31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Челночный бег 3х10 метров (3-4 повторения)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Пс.М.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ОРУ(координация)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поворота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 площадка, спортзал, секундомер,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4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2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Закрепление передач в баскетболе двумя руками, одной, сверху, снизу, с отскоком от пола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Баскетбол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Корректировка техники исполнения 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через скакалку вчетверо сложенную вперед и назад 30р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12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Совершенствование ведения мяча с сопротивлением защитника в баскетболе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со скакалкой 140(м), 150(д).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14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Варианты бросков в корзину в движении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Баскетбол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Мост из положения, лежа на спине 12 сх3 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16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Двусторонняя игра в баскетбол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Баскетбол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Сгибание и разгибание рук, в упоре лежа.-2х27 (м) 2x 14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19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Тактика в нападении в баскетболе (стремительное нападение)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Баскетбол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комплекс1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21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Двусторонняя игра в баскетбол 3х3, 4х4, 5х5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Баскетбол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2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23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Вырывание, выбивание, перехват, накрывание в баскетболе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Баскетбол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3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26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Тактика защиты, защита против игрока с мячом и без мяча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Баскетбол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Баскетбольная площадка, мячи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комплекс4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28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Совершенствование техники передвижений, комбинаций из основных элементов техники передвижений в волейболе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движений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комплекс1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Ноябрь 30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Закрепление техники приема и передач мяча в опорном положении, в прыжке, передача назад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движений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2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3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Закрепление прямой верхней передачи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движений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Лежа на спине поднимание прямых ног 30р (м) 24р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5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Закрепление прямого нападающего удара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Сгибание и разгибание рук, в упоре лежа.-2х27 (м) 2x 14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7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Совершенствование приема мяча снизу двумя руками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Выпрыгивание из глубокого приседа.-35р (м), 30р (д)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10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Закрепление приема мяча одной рукой с падением вперед и скольжением на груди - животе 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Мост из положения, лежа на спине 12сек х 3р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12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Изучение вариантов блокирования нападающих ударов (одиночное, вдвоем), страховка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Лежа на спине, ноги влево поднимая ноги перевести вправо-18р (м) 16р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14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Тактика нападения – индивидуальные, групповые и командные действия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тактики действия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Продвижение на двух ногах вперед 3х10 м (м)2х10м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17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Тактика защиты – индивидуальные, групповые и командные действия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тактики действия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Из упора стоя на коленях выйти в упор присев. 2x15(д)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19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Игры по упрощенным правилам волейбола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тактики действия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Лежа на спине поднимание прямых ног 30р (м) 24р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21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Двусторонняя игра в волейбол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тактики действия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Приседания на левой и правой ноге без опоры – 10 р (м) 8р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24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 в равномерном темпе до 12 минут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ОРУ(выносливость)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Измерение пульса до бега и после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Спортзал 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Мост из положения стоя 3х5р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26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 в равномерном темпе до 12 минут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ОРУ(выносливость)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Измерение пульса до бега и после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Спортзал 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Выпрыгивание из глубокого приседа.-50р (м), 30р (д)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Декабрь 28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362" w:type="pct"/>
          </w:tcPr>
          <w:p w:rsidR="005F0592" w:rsidRPr="00D2790F" w:rsidRDefault="005F0592" w:rsidP="00D2790F">
            <w:pPr>
              <w:spacing w:after="0"/>
              <w:ind w:left="-57" w:right="-113"/>
              <w:rPr>
                <w:rFonts w:ascii="Times New Roman" w:hAnsi="Times New Roman"/>
                <w:sz w:val="20"/>
                <w:szCs w:val="20"/>
              </w:rPr>
            </w:pPr>
            <w:r w:rsidRPr="00D2790F">
              <w:rPr>
                <w:rFonts w:ascii="Times New Roman" w:hAnsi="Times New Roman"/>
                <w:sz w:val="20"/>
                <w:szCs w:val="20"/>
              </w:rPr>
              <w:t>Повторный инструктаж по ТБ на рабочем месте, лыжная подготовка, спортивная гимнастика, акробатика, спортигры, оказание ПМП. Правила поведения на уроках лыжной подготовки. Температурный режим, требования к одежде на занятиях лыжной подготовки.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Меры безопасности и охраны труда на занятиях ФК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Основы т/б, профилактика травматизма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Фронтальный опрос, практические умения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Журнал по т/б, инструкции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Из упора присев прыжком упор лежа.-10 раз.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Январь 14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bCs/>
                <w:sz w:val="20"/>
                <w:szCs w:val="20"/>
              </w:rPr>
              <w:t xml:space="preserve">Попеременный двухшажный ход.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Прохождение дистанции 2 км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передвижения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трасса, лыжи, лыжные палки, ботинки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Ходьба на носках, на пятках, с поджатыми пальцами, на наружных сторонах стопы 5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Январь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16/18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bCs/>
                <w:sz w:val="20"/>
                <w:szCs w:val="20"/>
              </w:rPr>
              <w:t xml:space="preserve">Попеременный двухшажный ход.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Прохождение дистанции 2 км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передвижения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трасса, лыжи, лыжные палки, ботинки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Ходьба на носках, на пятках, с поджатыми пальцами, на наружных сторонах стопы 5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Январь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16/18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Бесшажный ход. Одновременный  двухшажный ход. Прохождение дистанции 2 км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Площадка, лыжи, лыжные палки, ботинки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Выпрыгивание из глубокого приседа.-35р (м), 30р (д)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Январь 21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Одновременный  двухшажный ход. Прохождение дистанции 2 км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Площадка, лыжи, лыжные палки, ботинки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Приседания на левой и правой ноге без опоры -14р (м) 10р (д</w:t>
            </w:r>
          </w:p>
        </w:tc>
        <w:tc>
          <w:tcPr>
            <w:tcW w:w="509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Январь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Бесшажный ход. Одновременный  двухшажный ход. Прохождение дистанции 2 км. </w:t>
            </w:r>
            <w:r w:rsidRPr="00564272">
              <w:rPr>
                <w:rFonts w:ascii="Times New Roman" w:hAnsi="Times New Roman"/>
                <w:bCs/>
                <w:sz w:val="20"/>
                <w:szCs w:val="20"/>
              </w:rPr>
              <w:t xml:space="preserve"> Переход с одного хода на другой.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Площадка, лыжи, лыжные палки, ботинки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Приседания на левой и правой ноге без опоры -14р (м) 10р (д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Январь 23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Бесшажный ход. Одновременный  двухшажный ход. Прохождение дистанции 2 км. </w:t>
            </w:r>
            <w:r w:rsidRPr="00564272">
              <w:rPr>
                <w:rFonts w:ascii="Times New Roman" w:hAnsi="Times New Roman"/>
                <w:bCs/>
                <w:sz w:val="20"/>
                <w:szCs w:val="20"/>
              </w:rPr>
              <w:t xml:space="preserve"> Переход с одного хода на другой.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Площадка, лыжи, лыжные палки, ботинки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 возвышения на пол и обратно на возвышение.- 40р (м),30р (д)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Январь 28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Скольжение без палок. Одновременный одношажный ход. Подъем «елочкой». Повороты со спусков в право, влево. Прохождение дистанции 2 км.в среднем темпе.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Площадка, лыжи, лыжные палки, ботинки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со скакалкой – 110 (м), 120(д).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Январь 30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Скольжение без палок. Одновременный одношажный ход. Подъем «елочкой». Повороты со спусков в право, влево. Прохождение дистанции 2 км.в среднем темпе.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Подъем, лыжи, лыжные палки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со скакалкой – 110 (м), 120(д).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Январь 30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trHeight w:val="1196"/>
        </w:trPr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58</w:t>
            </w:r>
          </w:p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2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Повторить технику спусков и подъемов с поворотами при спусках. Коньковый ход Прохождение дистанции 3км со сменой ходов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448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490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Спуск, лыжи, лыжные палки, ботинки</w:t>
            </w:r>
          </w:p>
        </w:tc>
        <w:tc>
          <w:tcPr>
            <w:tcW w:w="476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 возвышения на пол и обратно на возвышение.- 40р (м),30р (д)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 4</w:t>
            </w:r>
          </w:p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0" w:type="pct"/>
          </w:tcPr>
          <w:p w:rsidR="005F059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F0592" w:rsidRPr="00291B8E" w:rsidRDefault="005F0592" w:rsidP="00291B8E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bCs/>
                <w:sz w:val="20"/>
                <w:szCs w:val="20"/>
              </w:rPr>
              <w:t>Попеременный четырехшажный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 xml:space="preserve"> ход. Подъем «елочкой».  Коньковый ход Повороты со спусков вправо влево. Прохождение дистанции 3 км.в среднем темпе.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Площадка, лыжи, лыжные палки, ботинки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Лежа на спине поднимание прямых ног 20р (м) 15р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 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c>
          <w:tcPr>
            <w:tcW w:w="186" w:type="pct"/>
            <w:gridSpan w:val="2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Скольжение без палок. Одновременный бесшажный ход.  Коньковый ход Подъем «елочкой». Повороты со спусков в право влево. Прохождение дистанции 2 км.в среднем темпе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лыжной подготовке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передвижения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Лыжная трасса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Лежа на спине поднимание прямых ног 20р (м) 15р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 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Техника торможения «плугом» со склона 45 градусов. Прохождение дистанции 2 -2,5км.с совершенствованием  пройденных ходов.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ОРУ(координация)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метания. Оценка метания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Мишень, малые мячи,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Мост из положения, лежа на спине 3рх2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 11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Челночный бег с преодолением препятствий, с ведением и без ведения мяча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(координация)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Фиксированием результата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стойки, гимн.скамейки,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Прыжок вверх с разведением ног и мягким приземлением.- 20р (м)18р(д).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 13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Подтягивание, лазание по гимнастической лестнице без помощи ног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(сила)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Фиксирование результатов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Гимнастическая стенка,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Прыжок вверх с разведением ног и мягким приземлением.- 20р (м)18р(д).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 13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со скакалкой: 1 минута, 4 повтора. Ритмическая гимнастика с общеразвивающей направленностью, с максимальной интенсивностью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(скоростная 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Индивидуализация отягощений и нагрузки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Спортзал 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Лежа на спине, ноги влево поднимая ноги перевести вправо (часики).-20р (м) 16р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 18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Длинный кувырок, стойка на руках с помощью (м), стойка на лопатках (д)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Страховка, корректировка действий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маты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Сгибание и разгибание рук, в упоре лежа.-2х45 (м) 2x18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 20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Кувырок назад через стойку на руках с помощью (м), сед углом, стоя на коленях, наклон назад (д)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Страховка, корректировка действий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маты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Сгибание и разгибание рук, в упоре лежа.-2х45 (м) 2x18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 20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Опорный прыжок (козел), согнув ноги (м), ноги врозь (д)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Страховка, 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Гимнастический козел, маты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со скакалкой 140(м), 150(д).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 25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  <w:trHeight w:val="653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Ритмические упражнения в сочетании на напряжение и полное расслабление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Ритмическая гимнастика и элементы хатха-йоги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маты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Лежа на спине поднимание прямых ног 30р (м) 24р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 27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Комплекс корригирующих упражнений для мышц позвоночника, спины и живота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исполнения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маты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Лежа на спине поднимание прямых ног 30р (м) 24р (д).  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Февраль27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362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Теория: «Оказание первой помощи, профилактика травматизма»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ОЗ</w:t>
            </w:r>
          </w:p>
        </w:tc>
        <w:tc>
          <w:tcPr>
            <w:tcW w:w="487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ФК человека и общества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Оценка практических умений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Шины, бинт, жгут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Полуприседания и приседания20х3р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Март 4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Метание малого мяча в цель с 11-13 метров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(координация)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метания. Оценка метания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Мишень, м/мяч,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Ходьба на носках, на пятках, с поджатыми пальцами, на наружных сторонах стопы 5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Март 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со скакалкой с максимальной интенсивностью до 1 мин (3-4- повторения)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(скоростная 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Учет количества прыжков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Спортзал 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Сгибание и разгибание рук, в упоре лежа.-2х45 (м) 2x18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Март 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Круговая тренировка с использованием гимнастических упражнений и лазания по канату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(силовая 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Дозировка нагрузки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гимнастические скамейки, стенка, канат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 возвышения на пол и обратно на возвышение.- 40р (м),30р (д)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Март 11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Упражнения с набивными мячами с максимальной интенсивностью (вес 3-5 кг)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(скоростно-силовые качества)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движений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набивные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Приседания на левой и правой ноге без опоры -14р (м) 10р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Совершенствование игровых упражнений с набивными мячами (вес 3 кг)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(скоростно-силовые качества)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движений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набивные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Полуприседания и приседания20х3р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Челночный бег 3х10 м, 4х10 м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ОРУ(координация)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Учет результата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Приседания на левой и правой ноге без опоры -14р (м) 10р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Равномерный бег 12 минут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ОФП(общая 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Снятие пульса до, после бега и через 5 минут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секундомер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Закрепление техники метания м/мяча в цель с 16 метров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(координация)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метания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секундомер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Прыжок вверх с разведением ног и мягким приземлением.- 20р (м)18р(д).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Круговая тренировка с использованием гимнастических упражнений и лазания по канату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(силовая 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Дозировка нагрузки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гантели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Наклон, вперед касаясь лбом колен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Совершенствование техники тройного прыжка с места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(скоростно-силовые качества)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прыжка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Спортзал, рулетка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Вращение прямыми ногами-18раз.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Эстафеты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ОФП(общая 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выполнения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Спортзал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Упражнение складной нож-15р - (м) 12р(д)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Комбинации из изученных элементов техники волейбола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Приседания на левой и правой ноге без опоры – 10 р (м) 8р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 по основным правилам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Полуприседания и приседания.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Двусторонняя игра в волейбол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Волейбол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Волейбольная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Лежа на спине поднять ноги коснуться коленями справа, затем слева за головой.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Комбинации из изученных элементов техники баскетбола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Баскетбол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Упражнения с удержанием груза на голове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 15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 по основным правилам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Баскетбол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вверх на месте с поворотом на 90°, 180°, 360°. -20р (м)17р (д)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Двусторонняя игра в баскетбол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Баскетбол 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спортиграх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игры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Баскетбольная площадка, мячи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вверх на месте с поворотом на 90°, 180°, 360°. -20р (м)17р (д)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Совершенствование кроссового бега без учета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(общая 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через скакалку вчетверо сложенную вперед и назад. 15р (м)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 на 400 метров. Учетный урок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атлетика(скоростная 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л/атлетике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дорожка, секундомер,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со скакалкой - 100(м), 110(д).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 на 100 м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 (скорость)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 в л/атлетике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бега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дорожка, секундомер, ЖУР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со скакалкой - 100(м), 110(д).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Повторноепробегание30 метров – 3-4 раза, 60 метров – 3-4 раза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ОРУ (скоростная выносливость)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 в л/атлетике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Индивидуализация нагрузок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Беговая дорожка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Сгибание и разгибание рук, в упоре лежа.-2х45 (м) 2x18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Апрель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4272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  <w:trHeight w:val="1499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Закрепление техники прыжков в длину способом «согнув ноги» и «прогнувшись»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атлетика(скоростная выносливость)</w:t>
            </w:r>
          </w:p>
        </w:tc>
        <w:tc>
          <w:tcPr>
            <w:tcW w:w="487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л/атлетике</w:t>
            </w:r>
          </w:p>
        </w:tc>
        <w:tc>
          <w:tcPr>
            <w:tcW w:w="448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прыжков</w:t>
            </w:r>
          </w:p>
        </w:tc>
        <w:tc>
          <w:tcPr>
            <w:tcW w:w="490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Прыжковая яма, измерительная рулетка</w:t>
            </w:r>
          </w:p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6" w:type="pct"/>
          </w:tcPr>
          <w:p w:rsidR="005F0592" w:rsidRPr="00564272" w:rsidRDefault="005F0592" w:rsidP="00291B8E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Прыжок вверх с разведением ног и мягким приземлением.- 20р (м)18р(д).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6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  <w:trHeight w:val="1453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Зачетный урок по прыжкам в длину с разбега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Легкая атлетика(скоростно-силовые качества)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л/атлетике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техники и тактики прыжков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Прыжковая яма, измерительная рулетка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Мост из положения, лежа на спине 3рх2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 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Теория: «Предупреждение раннего старения и длительного сохранения физической активности средствами фв.»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ОЗ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Фронтальный опрос, практические умения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Видеоматериалы, презентация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Мост из положения, лежа на спине 3рх2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8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Теория: «Современные оздоровительные системы фв , их цель, задачи, формы и содержание». 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ОЗ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Фронтальный опрос, практические умения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Видеоматериалы, презентация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Приседания на левой и правой ноге без опоры -14р (м) 10р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13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Теория: «Формирование  индивидуального образа жизни, культура межличностного общения и поведения»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ОЗ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Фронтальный опрос, сообщение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Видеоматериалы, презентация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Приседания на левой и правой ноге без опоры -14р (м) 10р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15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Теория: «ФК и трудовая деятельность. Причины возникновения и профилактика профессиональных заболеваний»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ОЗ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ДУ и навыки, основные ТТД в л/атлетике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Фронтальный опрос, сообщение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Видеоматериалы, презентация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Полуприседания и приседания20х3р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15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Составление комплексов упражнений адаптивной фк при нарушении  зрения, осанки, плоскостопии, заболеваниях ссс, простудных заболеваниях»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ФС с ОН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ФК человека и общества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Демонстрация комплексов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Видеоматериалы, презентация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Прыжки со скакалкой - 100(м), 110(д).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20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Составление комплексов упражнений на развитие силы мышц, формирование гармоничного телосложения, развитие рельефа мышц плеча, груди, спины, брюшного пресса, бедра(юноши).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ФС с ОН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Демонстрация комплексов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Видеоматериалы, презентация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Мост из положения, лежа на спине 3рх2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22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Составление  комплексов ОРУ на формирование точности и координационных способностей с использованием хореографических и гимнастических движений с предметами и без них(девушки).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ФС с ОН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Демонстрация комплексов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Видеоматериалы, презентация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Мост из положения, лежа на спине 3рх2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22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Теория: «Планирование содержания физической нагрузки и распределение их в режиме недели»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Физкультурно-оздоровительная деятельность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ФК общества и человека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Корректировка выполнения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Видеоматериалы, презентация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Полуприседания и приседания20х3р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27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Наблюдение за индивидуальным здоровьем, физической и умственной работоспособностью, тестирование.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Физкультурно-оздоровительная деятельность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Видеоматериалы, презентация</w:t>
            </w:r>
          </w:p>
        </w:tc>
        <w:tc>
          <w:tcPr>
            <w:tcW w:w="476" w:type="pct"/>
          </w:tcPr>
          <w:p w:rsidR="005F0592" w:rsidRPr="00564272" w:rsidRDefault="005F0592" w:rsidP="00092277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Сгибание и разгибание рук, в упоре лежа.-2х45 (м) 2x18 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 29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Ведение дневника самонаблюдения за физическим развитием, самоподготовленностью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Г.М.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У.У.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Физкультурно-оздоровительная деятельность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Фронтальный опрос, сообщение</w:t>
            </w: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Видеоматериалы, презентация</w:t>
            </w:r>
          </w:p>
        </w:tc>
        <w:tc>
          <w:tcPr>
            <w:tcW w:w="476" w:type="pct"/>
          </w:tcPr>
          <w:p w:rsidR="005F0592" w:rsidRPr="00564272" w:rsidRDefault="005F0592" w:rsidP="00092277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Прыжок вверх с разведением ног и мягким приземлением.- 20р (м)18р(д).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29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362" w:type="pct"/>
          </w:tcPr>
          <w:p w:rsidR="005F0592" w:rsidRPr="00564272" w:rsidRDefault="005F0592" w:rsidP="00A10C33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Теоретические сведения по индивидуальной технике плавания брасом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И.М.</w:t>
            </w:r>
          </w:p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С.У.</w:t>
            </w: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Плавание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Видеоматериалы, презентация</w:t>
            </w:r>
          </w:p>
        </w:tc>
        <w:tc>
          <w:tcPr>
            <w:tcW w:w="476" w:type="pct"/>
          </w:tcPr>
          <w:p w:rsidR="005F0592" w:rsidRPr="00564272" w:rsidRDefault="005F0592" w:rsidP="00092277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Мост из положения, лежа на спине 3рх2 мин</w:t>
            </w: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29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0592" w:rsidRPr="00564272" w:rsidTr="00E9417C">
        <w:trPr>
          <w:gridBefore w:val="1"/>
        </w:trPr>
        <w:tc>
          <w:tcPr>
            <w:tcW w:w="186" w:type="pct"/>
          </w:tcPr>
          <w:p w:rsidR="005F0592" w:rsidRPr="00564272" w:rsidRDefault="005F0592" w:rsidP="00522E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362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Теория: «Самостоятельная подготовка к соревновательной деятельности. Техническая, физическая, психологическая подготовка»</w:t>
            </w:r>
          </w:p>
        </w:tc>
        <w:tc>
          <w:tcPr>
            <w:tcW w:w="23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4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ОЗ</w:t>
            </w:r>
          </w:p>
        </w:tc>
        <w:tc>
          <w:tcPr>
            <w:tcW w:w="487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ОФК</w:t>
            </w:r>
          </w:p>
        </w:tc>
        <w:tc>
          <w:tcPr>
            <w:tcW w:w="448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Выставление годовых оценок</w:t>
            </w:r>
          </w:p>
        </w:tc>
        <w:tc>
          <w:tcPr>
            <w:tcW w:w="476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:rsidR="005F0592" w:rsidRPr="00564272" w:rsidRDefault="005F0592" w:rsidP="00522E82">
            <w:pPr>
              <w:rPr>
                <w:rFonts w:ascii="Times New Roman" w:hAnsi="Times New Roman"/>
                <w:sz w:val="20"/>
                <w:szCs w:val="20"/>
              </w:rPr>
            </w:pPr>
            <w:r w:rsidRPr="00564272">
              <w:rPr>
                <w:rFonts w:ascii="Times New Roman" w:hAnsi="Times New Roman"/>
                <w:sz w:val="20"/>
                <w:szCs w:val="20"/>
              </w:rPr>
              <w:t>Май 29</w:t>
            </w:r>
          </w:p>
        </w:tc>
        <w:tc>
          <w:tcPr>
            <w:tcW w:w="330" w:type="pct"/>
          </w:tcPr>
          <w:p w:rsidR="005F0592" w:rsidRPr="00522E82" w:rsidRDefault="005F0592" w:rsidP="00522E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F0592" w:rsidRDefault="005F0592"/>
    <w:sectPr w:rsidR="005F0592" w:rsidSect="00522E82">
      <w:footerReference w:type="even" r:id="rId7"/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592" w:rsidRDefault="005F0592">
      <w:pPr>
        <w:spacing w:after="0" w:line="240" w:lineRule="auto"/>
      </w:pPr>
      <w:r>
        <w:separator/>
      </w:r>
    </w:p>
  </w:endnote>
  <w:endnote w:type="continuationSeparator" w:id="1">
    <w:p w:rsidR="005F0592" w:rsidRDefault="005F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92" w:rsidRDefault="005F0592" w:rsidP="0052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5F0592" w:rsidRDefault="005F0592" w:rsidP="00522E8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92" w:rsidRDefault="005F0592" w:rsidP="0052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F0592" w:rsidRDefault="005F0592" w:rsidP="00522E8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592" w:rsidRDefault="005F0592">
      <w:pPr>
        <w:spacing w:after="0" w:line="240" w:lineRule="auto"/>
      </w:pPr>
      <w:r>
        <w:separator/>
      </w:r>
    </w:p>
  </w:footnote>
  <w:footnote w:type="continuationSeparator" w:id="1">
    <w:p w:rsidR="005F0592" w:rsidRDefault="005F0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610CB"/>
    <w:multiLevelType w:val="hybridMultilevel"/>
    <w:tmpl w:val="E744A7A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B5B3391"/>
    <w:multiLevelType w:val="hybridMultilevel"/>
    <w:tmpl w:val="456475E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E82"/>
    <w:rsid w:val="000409D1"/>
    <w:rsid w:val="00092277"/>
    <w:rsid w:val="000C6F0B"/>
    <w:rsid w:val="00291B8E"/>
    <w:rsid w:val="002938BB"/>
    <w:rsid w:val="003A0270"/>
    <w:rsid w:val="00484A3E"/>
    <w:rsid w:val="00522E82"/>
    <w:rsid w:val="00531DF6"/>
    <w:rsid w:val="00564272"/>
    <w:rsid w:val="005F0592"/>
    <w:rsid w:val="007126EA"/>
    <w:rsid w:val="00743875"/>
    <w:rsid w:val="00767F6E"/>
    <w:rsid w:val="009B6AE5"/>
    <w:rsid w:val="00A10C33"/>
    <w:rsid w:val="00B73EBB"/>
    <w:rsid w:val="00BF3C13"/>
    <w:rsid w:val="00C72229"/>
    <w:rsid w:val="00D2790F"/>
    <w:rsid w:val="00D35F1B"/>
    <w:rsid w:val="00D977A0"/>
    <w:rsid w:val="00E9417C"/>
    <w:rsid w:val="00FC6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7A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22E8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522E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22E82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22E8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22E8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22E8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16</Pages>
  <Words>4026</Words>
  <Characters>22950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9</cp:revision>
  <cp:lastPrinted>2013-09-16T03:59:00Z</cp:lastPrinted>
  <dcterms:created xsi:type="dcterms:W3CDTF">2013-07-08T07:25:00Z</dcterms:created>
  <dcterms:modified xsi:type="dcterms:W3CDTF">2013-09-16T03:59:00Z</dcterms:modified>
</cp:coreProperties>
</file>